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Llanelli</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Llanelli</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Llanelli</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Llanelli</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Llanelli</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Llanelli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48.0% </w:t>
      </w:r>
      <w:r w:rsidRPr="004747BF">
        <w:rPr>
          <w:rFonts w:ascii="Libre Franklin Light" w:eastAsia="Times New Roman" w:hAnsi="Libre Franklin Light" w:cs="Calibri Light"/>
        </w:rPr>
        <w:t xml:space="preserve">of those respondents classified as PGSI 8+ in Llanelli</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Llanelli is estimated to be </w:t>
      </w:r>
      <w:r w:rsidRPr="00773DF7">
        <w:rPr>
          <w:rFonts w:ascii="Libre Franklin Light" w:eastAsia="Times New Roman" w:hAnsi="Libre Franklin Light" w:cs="Calibri Light"/>
          <w:b/>
          <w:bCs/>
          <w:color w:val="C45911" w:themeColor="accent2" w:themeShade="BF"/>
        </w:rPr>
        <w:t xml:space="preserve">£1,429,347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Llanelli</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Llanelli</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Llanelli</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Llanelli</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lanelli.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Llanelli</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lanelli.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Llanelli</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Llanelli</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lanelli.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Llanelli</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Llanelli</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Llanelli</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Llanelli</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Llanelli</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Llanelli</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£1,429,347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Llanelli</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£23,282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£481,479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£34,491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£17,785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£862,609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£1,429,347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Llanelli</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Llanelli</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Llanelli</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Llanelli</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Llanelli</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Llanelli</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Llanelli</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Llanelli</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Llanelli</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Llanelli</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Llanelli</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Llanelli</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7367CF6-3EB0-4834-8017-0AE74761701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